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81A" w:rsidRPr="002714F0" w:rsidRDefault="00F3581A" w:rsidP="00FE5AF4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2714F0">
        <w:rPr>
          <w:rFonts w:ascii="Times New Roman" w:hAnsi="Times New Roman"/>
          <w:b/>
          <w:sz w:val="28"/>
          <w:szCs w:val="28"/>
        </w:rPr>
        <w:t>Итоги учебных достижений обучающихся 2-4 классов за 2 четверть 2018-2019 уч. года</w:t>
      </w:r>
    </w:p>
    <w:p w:rsidR="00F3581A" w:rsidRDefault="00F3581A" w:rsidP="00FE5AF4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163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808"/>
        <w:gridCol w:w="618"/>
        <w:gridCol w:w="425"/>
        <w:gridCol w:w="702"/>
        <w:gridCol w:w="576"/>
        <w:gridCol w:w="549"/>
        <w:gridCol w:w="7"/>
        <w:gridCol w:w="277"/>
        <w:gridCol w:w="7"/>
        <w:gridCol w:w="1127"/>
        <w:gridCol w:w="7"/>
        <w:gridCol w:w="560"/>
        <w:gridCol w:w="7"/>
        <w:gridCol w:w="276"/>
        <w:gridCol w:w="567"/>
        <w:gridCol w:w="709"/>
        <w:gridCol w:w="567"/>
        <w:gridCol w:w="7"/>
        <w:gridCol w:w="277"/>
        <w:gridCol w:w="7"/>
        <w:gridCol w:w="985"/>
        <w:gridCol w:w="7"/>
        <w:gridCol w:w="560"/>
        <w:gridCol w:w="7"/>
        <w:gridCol w:w="277"/>
        <w:gridCol w:w="708"/>
        <w:gridCol w:w="708"/>
        <w:gridCol w:w="567"/>
        <w:gridCol w:w="34"/>
        <w:gridCol w:w="249"/>
        <w:gridCol w:w="34"/>
        <w:gridCol w:w="830"/>
        <w:gridCol w:w="34"/>
        <w:gridCol w:w="661"/>
        <w:gridCol w:w="34"/>
        <w:gridCol w:w="250"/>
        <w:gridCol w:w="567"/>
        <w:gridCol w:w="567"/>
        <w:gridCol w:w="434"/>
        <w:gridCol w:w="34"/>
        <w:gridCol w:w="240"/>
        <w:gridCol w:w="34"/>
      </w:tblGrid>
      <w:tr w:rsidR="00F3581A" w:rsidRPr="00356160" w:rsidTr="00356160">
        <w:trPr>
          <w:trHeight w:val="353"/>
        </w:trPr>
        <w:tc>
          <w:tcPr>
            <w:tcW w:w="425" w:type="dxa"/>
            <w:vMerge w:val="restart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МОУ</w:t>
            </w:r>
          </w:p>
        </w:tc>
        <w:tc>
          <w:tcPr>
            <w:tcW w:w="808" w:type="dxa"/>
            <w:vMerge w:val="restart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Всего обуч-ся</w:t>
            </w:r>
          </w:p>
        </w:tc>
        <w:tc>
          <w:tcPr>
            <w:tcW w:w="618" w:type="dxa"/>
            <w:vMerge w:val="restart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2259" w:type="dxa"/>
            <w:gridSpan w:val="5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284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1134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Всего обуч-ся нач. шк.</w:t>
            </w:r>
          </w:p>
        </w:tc>
        <w:tc>
          <w:tcPr>
            <w:tcW w:w="567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2126" w:type="dxa"/>
            <w:gridSpan w:val="5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284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992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Всего обуч-ся осн. шк.</w:t>
            </w:r>
          </w:p>
        </w:tc>
        <w:tc>
          <w:tcPr>
            <w:tcW w:w="567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2294" w:type="dxa"/>
            <w:gridSpan w:val="5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283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864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Всего обуч-сяср.шк.</w:t>
            </w:r>
          </w:p>
        </w:tc>
        <w:tc>
          <w:tcPr>
            <w:tcW w:w="695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Ср. б.</w:t>
            </w:r>
          </w:p>
        </w:tc>
        <w:tc>
          <w:tcPr>
            <w:tcW w:w="1852" w:type="dxa"/>
            <w:gridSpan w:val="5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274" w:type="dxa"/>
            <w:gridSpan w:val="2"/>
          </w:tcPr>
          <w:p w:rsidR="00F3581A" w:rsidRPr="00356160" w:rsidRDefault="00F3581A" w:rsidP="003561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</w:tr>
      <w:tr w:rsidR="00F3581A" w:rsidRPr="00356160" w:rsidTr="00356160">
        <w:trPr>
          <w:gridAfter w:val="1"/>
          <w:wAfter w:w="34" w:type="dxa"/>
          <w:trHeight w:val="877"/>
        </w:trPr>
        <w:tc>
          <w:tcPr>
            <w:tcW w:w="425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2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9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4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4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" w:type="dxa"/>
            <w:gridSpan w:val="2"/>
          </w:tcPr>
          <w:p w:rsidR="00F3581A" w:rsidRPr="00356160" w:rsidRDefault="00F3581A" w:rsidP="00356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81A" w:rsidRPr="00356160" w:rsidTr="00356160">
        <w:trPr>
          <w:gridAfter w:val="1"/>
          <w:wAfter w:w="34" w:type="dxa"/>
          <w:trHeight w:val="8"/>
        </w:trPr>
        <w:tc>
          <w:tcPr>
            <w:tcW w:w="425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vMerge w:val="restart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839</w:t>
            </w:r>
          </w:p>
        </w:tc>
        <w:tc>
          <w:tcPr>
            <w:tcW w:w="618" w:type="dxa"/>
            <w:vMerge w:val="restart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4,2</w:t>
            </w:r>
          </w:p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2" w:type="dxa"/>
            <w:vMerge w:val="restart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370</w:t>
            </w:r>
          </w:p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vMerge w:val="restart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376</w:t>
            </w:r>
          </w:p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dxa"/>
            <w:vMerge w:val="restart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84" w:type="dxa"/>
            <w:gridSpan w:val="2"/>
            <w:vMerge w:val="restart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275 (1)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F3581A" w:rsidRPr="00356160" w:rsidRDefault="00F3581A" w:rsidP="001E4BF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283" w:type="dxa"/>
            <w:gridSpan w:val="2"/>
            <w:vMerge w:val="restart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vMerge w:val="restart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  <w:vMerge w:val="restart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567" w:type="dxa"/>
            <w:vMerge w:val="restart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84" w:type="dxa"/>
            <w:gridSpan w:val="2"/>
            <w:vMerge w:val="restart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581A" w:rsidRPr="00356160" w:rsidRDefault="00F3581A" w:rsidP="003561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1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581A" w:rsidRPr="00356160" w:rsidRDefault="00F3581A" w:rsidP="003561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1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28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581A" w:rsidRPr="00356160" w:rsidRDefault="00F3581A" w:rsidP="003561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1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581A" w:rsidRPr="00356160" w:rsidRDefault="00F3581A" w:rsidP="003561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1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581A" w:rsidRPr="00356160" w:rsidRDefault="00F3581A" w:rsidP="003561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1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581A" w:rsidRPr="00356160" w:rsidRDefault="00F3581A" w:rsidP="003561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1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581A" w:rsidRPr="00356160" w:rsidRDefault="00F3581A" w:rsidP="003561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1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4" w:type="dxa"/>
            <w:gridSpan w:val="2"/>
            <w:vMerge w:val="restart"/>
            <w:vAlign w:val="center"/>
          </w:tcPr>
          <w:p w:rsidR="00F3581A" w:rsidRPr="00356160" w:rsidRDefault="00F3581A" w:rsidP="003561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1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95" w:type="dxa"/>
            <w:gridSpan w:val="2"/>
            <w:vMerge w:val="restart"/>
            <w:vAlign w:val="center"/>
          </w:tcPr>
          <w:p w:rsidR="00F3581A" w:rsidRPr="00356160" w:rsidRDefault="00F3581A" w:rsidP="003561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1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284" w:type="dxa"/>
            <w:gridSpan w:val="2"/>
            <w:vMerge w:val="restart"/>
            <w:vAlign w:val="center"/>
          </w:tcPr>
          <w:p w:rsidR="00F3581A" w:rsidRPr="00356160" w:rsidRDefault="00F3581A" w:rsidP="003561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1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vMerge w:val="restart"/>
            <w:vAlign w:val="center"/>
          </w:tcPr>
          <w:p w:rsidR="00F3581A" w:rsidRPr="00356160" w:rsidRDefault="00F3581A" w:rsidP="003561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1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67" w:type="dxa"/>
            <w:vMerge w:val="restart"/>
            <w:vAlign w:val="center"/>
          </w:tcPr>
          <w:p w:rsidR="00F3581A" w:rsidRPr="00356160" w:rsidRDefault="00F3581A" w:rsidP="003561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1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4" w:type="dxa"/>
            <w:vMerge w:val="restart"/>
            <w:vAlign w:val="center"/>
          </w:tcPr>
          <w:p w:rsidR="00F3581A" w:rsidRPr="00356160" w:rsidRDefault="00F3581A" w:rsidP="003561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1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4" w:type="dxa"/>
            <w:gridSpan w:val="2"/>
            <w:vMerge w:val="restart"/>
            <w:vAlign w:val="center"/>
          </w:tcPr>
          <w:p w:rsidR="00F3581A" w:rsidRPr="00356160" w:rsidRDefault="00F3581A" w:rsidP="003561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16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3581A" w:rsidRPr="00356160" w:rsidTr="00356160">
        <w:trPr>
          <w:gridAfter w:val="1"/>
          <w:wAfter w:w="34" w:type="dxa"/>
          <w:trHeight w:val="530"/>
        </w:trPr>
        <w:tc>
          <w:tcPr>
            <w:tcW w:w="425" w:type="dxa"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dxa"/>
            <w:vMerge/>
          </w:tcPr>
          <w:p w:rsidR="00F3581A" w:rsidRPr="00356160" w:rsidRDefault="00F3581A" w:rsidP="00356160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gridSpan w:val="2"/>
            <w:vMerge/>
          </w:tcPr>
          <w:p w:rsidR="00F3581A" w:rsidRPr="00356160" w:rsidRDefault="00F3581A" w:rsidP="003561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3581A" w:rsidRDefault="00F3581A" w:rsidP="00FE5A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2-А класс – </w:t>
      </w:r>
      <w:r w:rsidRPr="00A743EF">
        <w:rPr>
          <w:rFonts w:ascii="Times New Roman" w:hAnsi="Times New Roman"/>
          <w:b/>
          <w:sz w:val="28"/>
          <w:szCs w:val="28"/>
        </w:rPr>
        <w:t>Самойлов Никита</w:t>
      </w:r>
      <w:r>
        <w:rPr>
          <w:rFonts w:ascii="Times New Roman" w:hAnsi="Times New Roman"/>
          <w:sz w:val="28"/>
          <w:szCs w:val="28"/>
        </w:rPr>
        <w:t xml:space="preserve"> обучается по адаптированной программе</w:t>
      </w:r>
    </w:p>
    <w:p w:rsidR="00F3581A" w:rsidRDefault="00F3581A" w:rsidP="00FE5A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right"/>
        <w:rPr>
          <w:rFonts w:ascii="Times New Roman" w:hAnsi="Times New Roman"/>
          <w:sz w:val="28"/>
          <w:szCs w:val="28"/>
        </w:rPr>
      </w:pPr>
    </w:p>
    <w:p w:rsidR="00F3581A" w:rsidRDefault="00F3581A" w:rsidP="001E4BF0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F3581A" w:rsidRDefault="00F3581A" w:rsidP="00FE5AF4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Результативность обучения по учебным предметам </w:t>
      </w:r>
    </w:p>
    <w:p w:rsidR="00F3581A" w:rsidRDefault="00F3581A" w:rsidP="00FE5AF4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F3581A" w:rsidRDefault="00F3581A" w:rsidP="00FE5AF4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2-4 классы</w:t>
      </w:r>
    </w:p>
    <w:p w:rsidR="00F3581A" w:rsidRDefault="00F3581A" w:rsidP="00FE5AF4">
      <w:pPr>
        <w:pStyle w:val="NoSpacing"/>
        <w:rPr>
          <w:rFonts w:ascii="Times New Roman" w:hAnsi="Times New Roman"/>
          <w:sz w:val="28"/>
          <w:szCs w:val="28"/>
        </w:rPr>
      </w:pPr>
    </w:p>
    <w:tbl>
      <w:tblPr>
        <w:tblW w:w="1558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2810"/>
        <w:gridCol w:w="1105"/>
        <w:gridCol w:w="589"/>
        <w:gridCol w:w="999"/>
        <w:gridCol w:w="605"/>
        <w:gridCol w:w="1103"/>
        <w:gridCol w:w="1103"/>
        <w:gridCol w:w="1103"/>
        <w:gridCol w:w="1103"/>
        <w:gridCol w:w="1103"/>
        <w:gridCol w:w="1103"/>
        <w:gridCol w:w="1155"/>
        <w:gridCol w:w="1106"/>
      </w:tblGrid>
      <w:tr w:rsidR="00F3581A" w:rsidRPr="00356160" w:rsidTr="00356160">
        <w:trPr>
          <w:trHeight w:val="298"/>
        </w:trPr>
        <w:tc>
          <w:tcPr>
            <w:tcW w:w="593" w:type="dxa"/>
            <w:vMerge w:val="restart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10" w:type="dxa"/>
            <w:vMerge w:val="restart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105" w:type="dxa"/>
            <w:vMerge w:val="restart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Кол-во обуч-ся</w:t>
            </w:r>
          </w:p>
        </w:tc>
        <w:tc>
          <w:tcPr>
            <w:tcW w:w="589" w:type="dxa"/>
            <w:vMerge w:val="restart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1604" w:type="dxa"/>
            <w:gridSpan w:val="2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6" w:type="dxa"/>
            <w:gridSpan w:val="2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6" w:type="dxa"/>
            <w:gridSpan w:val="2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6" w:type="dxa"/>
            <w:gridSpan w:val="2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  <w:vMerge w:val="restart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Качество знаний  (%)</w:t>
            </w:r>
          </w:p>
        </w:tc>
        <w:tc>
          <w:tcPr>
            <w:tcW w:w="1106" w:type="dxa"/>
            <w:vMerge w:val="restart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</w:tr>
      <w:tr w:rsidR="00F3581A" w:rsidRPr="00356160" w:rsidTr="00356160">
        <w:trPr>
          <w:trHeight w:val="159"/>
        </w:trPr>
        <w:tc>
          <w:tcPr>
            <w:tcW w:w="593" w:type="dxa"/>
            <w:vMerge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0" w:type="dxa"/>
            <w:vMerge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dxa"/>
            <w:vMerge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605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55" w:type="dxa"/>
            <w:vMerge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  <w:vMerge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81A" w:rsidRPr="00356160" w:rsidTr="00356160">
        <w:trPr>
          <w:trHeight w:val="315"/>
        </w:trPr>
        <w:tc>
          <w:tcPr>
            <w:tcW w:w="593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10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1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276</w:t>
            </w:r>
          </w:p>
        </w:tc>
        <w:tc>
          <w:tcPr>
            <w:tcW w:w="58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46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16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154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56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76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115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84</w:t>
            </w:r>
          </w:p>
        </w:tc>
        <w:tc>
          <w:tcPr>
            <w:tcW w:w="1106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4,1</w:t>
            </w:r>
          </w:p>
        </w:tc>
      </w:tr>
      <w:tr w:rsidR="00F3581A" w:rsidRPr="00356160" w:rsidTr="00356160">
        <w:trPr>
          <w:trHeight w:val="315"/>
        </w:trPr>
        <w:tc>
          <w:tcPr>
            <w:tcW w:w="593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10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Литерат.чт</w:t>
            </w:r>
          </w:p>
        </w:tc>
        <w:tc>
          <w:tcPr>
            <w:tcW w:w="11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275</w:t>
            </w:r>
          </w:p>
        </w:tc>
        <w:tc>
          <w:tcPr>
            <w:tcW w:w="58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18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120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44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137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115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94</w:t>
            </w:r>
          </w:p>
        </w:tc>
        <w:tc>
          <w:tcPr>
            <w:tcW w:w="1106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4,4</w:t>
            </w:r>
          </w:p>
        </w:tc>
      </w:tr>
      <w:tr w:rsidR="00F3581A" w:rsidRPr="00356160" w:rsidTr="00356160">
        <w:trPr>
          <w:trHeight w:val="315"/>
        </w:trPr>
        <w:tc>
          <w:tcPr>
            <w:tcW w:w="593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10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Англ.язык</w:t>
            </w:r>
          </w:p>
        </w:tc>
        <w:tc>
          <w:tcPr>
            <w:tcW w:w="11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274</w:t>
            </w:r>
          </w:p>
        </w:tc>
        <w:tc>
          <w:tcPr>
            <w:tcW w:w="58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23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106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39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145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53</w:t>
            </w:r>
          </w:p>
        </w:tc>
        <w:tc>
          <w:tcPr>
            <w:tcW w:w="115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92</w:t>
            </w:r>
          </w:p>
        </w:tc>
        <w:tc>
          <w:tcPr>
            <w:tcW w:w="1106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4,4</w:t>
            </w:r>
          </w:p>
        </w:tc>
      </w:tr>
      <w:tr w:rsidR="00F3581A" w:rsidRPr="00356160" w:rsidTr="00356160">
        <w:trPr>
          <w:trHeight w:val="315"/>
        </w:trPr>
        <w:tc>
          <w:tcPr>
            <w:tcW w:w="593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10" w:type="dxa"/>
          </w:tcPr>
          <w:p w:rsidR="00F3581A" w:rsidRPr="00356160" w:rsidRDefault="00F3581A" w:rsidP="00FE5A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1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276</w:t>
            </w:r>
          </w:p>
        </w:tc>
        <w:tc>
          <w:tcPr>
            <w:tcW w:w="58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41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149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54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86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31</w:t>
            </w:r>
          </w:p>
        </w:tc>
        <w:tc>
          <w:tcPr>
            <w:tcW w:w="115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85</w:t>
            </w:r>
          </w:p>
        </w:tc>
        <w:tc>
          <w:tcPr>
            <w:tcW w:w="1106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4,2</w:t>
            </w:r>
          </w:p>
        </w:tc>
      </w:tr>
      <w:tr w:rsidR="00F3581A" w:rsidRPr="00356160" w:rsidTr="00356160">
        <w:trPr>
          <w:trHeight w:val="315"/>
        </w:trPr>
        <w:tc>
          <w:tcPr>
            <w:tcW w:w="593" w:type="dxa"/>
          </w:tcPr>
          <w:p w:rsidR="00F3581A" w:rsidRPr="00356160" w:rsidRDefault="00F3581A" w:rsidP="00C71C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0" w:type="dxa"/>
          </w:tcPr>
          <w:p w:rsidR="00F3581A" w:rsidRPr="00356160" w:rsidRDefault="00F3581A" w:rsidP="00C71C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1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275</w:t>
            </w:r>
          </w:p>
        </w:tc>
        <w:tc>
          <w:tcPr>
            <w:tcW w:w="58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160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58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87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32</w:t>
            </w:r>
          </w:p>
        </w:tc>
        <w:tc>
          <w:tcPr>
            <w:tcW w:w="115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90</w:t>
            </w:r>
          </w:p>
        </w:tc>
        <w:tc>
          <w:tcPr>
            <w:tcW w:w="1106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4,2</w:t>
            </w:r>
          </w:p>
        </w:tc>
      </w:tr>
      <w:tr w:rsidR="00F3581A" w:rsidRPr="00356160" w:rsidTr="00356160">
        <w:trPr>
          <w:trHeight w:val="343"/>
        </w:trPr>
        <w:tc>
          <w:tcPr>
            <w:tcW w:w="593" w:type="dxa"/>
          </w:tcPr>
          <w:p w:rsidR="00F3581A" w:rsidRPr="00356160" w:rsidRDefault="00F3581A" w:rsidP="00C71C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10" w:type="dxa"/>
          </w:tcPr>
          <w:p w:rsidR="00F3581A" w:rsidRPr="00356160" w:rsidRDefault="00F3581A" w:rsidP="00C71C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11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275</w:t>
            </w:r>
          </w:p>
        </w:tc>
        <w:tc>
          <w:tcPr>
            <w:tcW w:w="58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71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204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74</w:t>
            </w:r>
          </w:p>
        </w:tc>
        <w:tc>
          <w:tcPr>
            <w:tcW w:w="115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06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4,8</w:t>
            </w:r>
          </w:p>
        </w:tc>
      </w:tr>
      <w:tr w:rsidR="00F3581A" w:rsidRPr="00356160" w:rsidTr="00356160">
        <w:trPr>
          <w:trHeight w:val="315"/>
        </w:trPr>
        <w:tc>
          <w:tcPr>
            <w:tcW w:w="593" w:type="dxa"/>
          </w:tcPr>
          <w:p w:rsidR="00F3581A" w:rsidRPr="00356160" w:rsidRDefault="00F3581A" w:rsidP="00C71C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10" w:type="dxa"/>
          </w:tcPr>
          <w:p w:rsidR="00F3581A" w:rsidRPr="00356160" w:rsidRDefault="00F3581A" w:rsidP="00C71C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1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275</w:t>
            </w:r>
          </w:p>
        </w:tc>
        <w:tc>
          <w:tcPr>
            <w:tcW w:w="58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44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16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228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83</w:t>
            </w:r>
          </w:p>
        </w:tc>
        <w:tc>
          <w:tcPr>
            <w:tcW w:w="115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1106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4,8</w:t>
            </w:r>
          </w:p>
        </w:tc>
      </w:tr>
      <w:tr w:rsidR="00F3581A" w:rsidRPr="00356160" w:rsidTr="00356160">
        <w:trPr>
          <w:trHeight w:val="381"/>
        </w:trPr>
        <w:tc>
          <w:tcPr>
            <w:tcW w:w="593" w:type="dxa"/>
          </w:tcPr>
          <w:p w:rsidR="00F3581A" w:rsidRPr="00356160" w:rsidRDefault="00F3581A" w:rsidP="00C71C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10" w:type="dxa"/>
          </w:tcPr>
          <w:p w:rsidR="00F3581A" w:rsidRPr="00356160" w:rsidRDefault="00F3581A" w:rsidP="00C71C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1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274</w:t>
            </w:r>
          </w:p>
        </w:tc>
        <w:tc>
          <w:tcPr>
            <w:tcW w:w="58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55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213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78</w:t>
            </w:r>
          </w:p>
        </w:tc>
        <w:tc>
          <w:tcPr>
            <w:tcW w:w="115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98</w:t>
            </w:r>
          </w:p>
        </w:tc>
        <w:tc>
          <w:tcPr>
            <w:tcW w:w="1106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4,8</w:t>
            </w:r>
          </w:p>
        </w:tc>
      </w:tr>
      <w:tr w:rsidR="00F3581A" w:rsidRPr="00356160" w:rsidTr="00356160">
        <w:trPr>
          <w:trHeight w:val="315"/>
        </w:trPr>
        <w:tc>
          <w:tcPr>
            <w:tcW w:w="593" w:type="dxa"/>
          </w:tcPr>
          <w:p w:rsidR="00F3581A" w:rsidRPr="00356160" w:rsidRDefault="00F3581A" w:rsidP="00C71C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10" w:type="dxa"/>
          </w:tcPr>
          <w:p w:rsidR="00F3581A" w:rsidRPr="00356160" w:rsidRDefault="00F3581A" w:rsidP="00C71CE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356160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1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273</w:t>
            </w:r>
          </w:p>
        </w:tc>
        <w:tc>
          <w:tcPr>
            <w:tcW w:w="58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9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60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14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132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48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127</w:t>
            </w:r>
          </w:p>
        </w:tc>
        <w:tc>
          <w:tcPr>
            <w:tcW w:w="1103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47</w:t>
            </w:r>
          </w:p>
        </w:tc>
        <w:tc>
          <w:tcPr>
            <w:tcW w:w="1155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95</w:t>
            </w:r>
          </w:p>
        </w:tc>
        <w:tc>
          <w:tcPr>
            <w:tcW w:w="1106" w:type="dxa"/>
            <w:vAlign w:val="center"/>
          </w:tcPr>
          <w:p w:rsidR="00F3581A" w:rsidRPr="00356160" w:rsidRDefault="00F3581A" w:rsidP="00356160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56160">
              <w:rPr>
                <w:rFonts w:ascii="Arial Narrow" w:hAnsi="Arial Narrow"/>
                <w:sz w:val="24"/>
                <w:szCs w:val="24"/>
              </w:rPr>
              <w:t>4,4</w:t>
            </w:r>
          </w:p>
        </w:tc>
      </w:tr>
    </w:tbl>
    <w:p w:rsidR="00F3581A" w:rsidRDefault="00F3581A" w:rsidP="001E4BF0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FE5AF4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FE5AF4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FE5AF4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FE5AF4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FE5AF4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FE5AF4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FE5AF4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FE5AF4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FE5AF4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FE5AF4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FE5AF4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B916C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:rsidR="00F3581A" w:rsidRDefault="00F3581A" w:rsidP="00B916C5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W w:w="13205" w:type="dxa"/>
        <w:tblInd w:w="-885" w:type="dxa"/>
        <w:tblLook w:val="00A0"/>
      </w:tblPr>
      <w:tblGrid>
        <w:gridCol w:w="612"/>
        <w:gridCol w:w="269"/>
        <w:gridCol w:w="540"/>
        <w:gridCol w:w="1133"/>
        <w:gridCol w:w="907"/>
        <w:gridCol w:w="38"/>
        <w:gridCol w:w="922"/>
        <w:gridCol w:w="12"/>
        <w:gridCol w:w="948"/>
        <w:gridCol w:w="944"/>
        <w:gridCol w:w="16"/>
        <w:gridCol w:w="928"/>
        <w:gridCol w:w="452"/>
        <w:gridCol w:w="492"/>
        <w:gridCol w:w="468"/>
        <w:gridCol w:w="687"/>
        <w:gridCol w:w="273"/>
        <w:gridCol w:w="959"/>
        <w:gridCol w:w="381"/>
        <w:gridCol w:w="1260"/>
        <w:gridCol w:w="964"/>
      </w:tblGrid>
      <w:tr w:rsidR="00F3581A" w:rsidRPr="00356160" w:rsidTr="00B916C5">
        <w:trPr>
          <w:gridBefore w:val="2"/>
          <w:wBefore w:w="885" w:type="dxa"/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 об-ся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н/а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Качество знаний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Англ.язык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63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cs="Calibri"/>
                <w:color w:val="000000"/>
                <w:lang w:eastAsia="ru-RU"/>
              </w:rPr>
            </w:pPr>
            <w:r w:rsidRPr="0007317E">
              <w:rPr>
                <w:rFonts w:cs="Calibri"/>
                <w:color w:val="000000"/>
                <w:lang w:eastAsia="ru-RU"/>
              </w:rPr>
              <w:t>122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3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Немецкий яз.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Технологии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Крымоведение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ОДНКНР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Родной русский язык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Родная русская литература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Искусство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315"/>
        </w:trPr>
        <w:tc>
          <w:tcPr>
            <w:tcW w:w="1010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3581A" w:rsidRPr="0007317E" w:rsidRDefault="00F3581A" w:rsidP="00B916C5">
            <w:pPr>
              <w:spacing w:after="0" w:line="240" w:lineRule="auto"/>
              <w:ind w:firstLineChars="500" w:firstLine="12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7317E">
              <w:rPr>
                <w:rFonts w:ascii="Times New Roman" w:hAnsi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Иващенко Егор (6Г)- Приказ о надомном обучении ( Приказ № 324 от 31.08.2018)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ind w:firstLineChars="500" w:firstLine="12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581A" w:rsidRPr="0007317E" w:rsidRDefault="00F3581A" w:rsidP="00B916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3581A" w:rsidRPr="00356160" w:rsidTr="00B916C5">
        <w:trPr>
          <w:gridBefore w:val="2"/>
          <w:wBefore w:w="885" w:type="dxa"/>
          <w:trHeight w:val="315"/>
        </w:trPr>
        <w:tc>
          <w:tcPr>
            <w:tcW w:w="12320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3581A" w:rsidRPr="0007317E" w:rsidRDefault="00F3581A" w:rsidP="00B916C5">
            <w:pPr>
              <w:spacing w:after="0" w:line="240" w:lineRule="auto"/>
              <w:ind w:firstLineChars="500" w:firstLine="12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7317E">
              <w:rPr>
                <w:rFonts w:ascii="Times New Roman" w:hAnsi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Самойлова Наталья (6Г)- Приказ об обучении по адаптированной программе ( Приказ №320 от 31.08.2018)</w:t>
            </w:r>
          </w:p>
        </w:tc>
      </w:tr>
      <w:tr w:rsidR="00F3581A" w:rsidRPr="00356160" w:rsidTr="00B916C5">
        <w:trPr>
          <w:gridBefore w:val="2"/>
          <w:wBefore w:w="885" w:type="dxa"/>
          <w:trHeight w:val="315"/>
        </w:trPr>
        <w:tc>
          <w:tcPr>
            <w:tcW w:w="12320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3581A" w:rsidRDefault="00F3581A" w:rsidP="00B916C5">
            <w:pPr>
              <w:spacing w:after="0" w:line="240" w:lineRule="auto"/>
              <w:ind w:firstLineChars="500" w:firstLine="12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7317E">
              <w:rPr>
                <w:rFonts w:ascii="Times New Roman" w:hAnsi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0731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Самойлов Сергей (8В)- Приказ б обучении по адаптированной программе ( Приказ №320 от 31.08.2018)</w:t>
            </w:r>
          </w:p>
          <w:p w:rsidR="00F3581A" w:rsidRDefault="00F3581A" w:rsidP="00B916C5">
            <w:pPr>
              <w:spacing w:after="0" w:line="240" w:lineRule="auto"/>
              <w:ind w:firstLineChars="500" w:firstLine="12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3581A" w:rsidRDefault="00F3581A" w:rsidP="00B916C5">
            <w:pPr>
              <w:spacing w:after="0" w:line="240" w:lineRule="auto"/>
              <w:ind w:firstLineChars="500" w:firstLine="12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F3581A" w:rsidRDefault="00F3581A" w:rsidP="00B916C5">
            <w:pPr>
              <w:spacing w:after="0" w:line="240" w:lineRule="auto"/>
              <w:ind w:firstLineChars="500" w:firstLine="12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Приложение 4</w:t>
            </w:r>
          </w:p>
          <w:p w:rsidR="00F3581A" w:rsidRPr="0007317E" w:rsidRDefault="00F3581A" w:rsidP="00B916C5">
            <w:pPr>
              <w:spacing w:after="0" w:line="240" w:lineRule="auto"/>
              <w:ind w:firstLineChars="500" w:firstLine="120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After w:val="3"/>
          <w:wAfter w:w="2605" w:type="dxa"/>
          <w:trHeight w:val="615"/>
        </w:trPr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4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9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 об-ся</w:t>
            </w:r>
          </w:p>
        </w:tc>
        <w:tc>
          <w:tcPr>
            <w:tcW w:w="9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н/а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Качество знаний</w:t>
            </w:r>
          </w:p>
        </w:tc>
        <w:tc>
          <w:tcPr>
            <w:tcW w:w="12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F3581A" w:rsidRPr="00356160" w:rsidTr="00B916C5">
        <w:trPr>
          <w:gridAfter w:val="3"/>
          <w:wAfter w:w="2605" w:type="dxa"/>
          <w:trHeight w:val="33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4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5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After w:val="3"/>
          <w:wAfter w:w="2605" w:type="dxa"/>
          <w:trHeight w:val="645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3581A" w:rsidRPr="00356160" w:rsidTr="00B916C5">
        <w:trPr>
          <w:gridAfter w:val="3"/>
          <w:wAfter w:w="2605" w:type="dxa"/>
          <w:trHeight w:val="645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</w:tr>
      <w:tr w:rsidR="00F3581A" w:rsidRPr="00356160" w:rsidTr="00B916C5">
        <w:trPr>
          <w:gridAfter w:val="3"/>
          <w:wAfter w:w="2605" w:type="dxa"/>
          <w:trHeight w:val="645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Англ.язык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4,4</w:t>
            </w:r>
          </w:p>
        </w:tc>
      </w:tr>
      <w:tr w:rsidR="00F3581A" w:rsidRPr="00356160" w:rsidTr="00B916C5">
        <w:trPr>
          <w:gridAfter w:val="3"/>
          <w:wAfter w:w="2605" w:type="dxa"/>
          <w:trHeight w:val="33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3581A" w:rsidRPr="00356160" w:rsidTr="00B916C5">
        <w:trPr>
          <w:gridAfter w:val="3"/>
          <w:wAfter w:w="2605" w:type="dxa"/>
          <w:trHeight w:val="645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3581A" w:rsidRPr="00356160" w:rsidTr="00B916C5">
        <w:trPr>
          <w:gridAfter w:val="3"/>
          <w:wAfter w:w="2605" w:type="dxa"/>
          <w:trHeight w:val="33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F3581A" w:rsidRPr="00356160" w:rsidTr="00B916C5">
        <w:trPr>
          <w:gridAfter w:val="3"/>
          <w:wAfter w:w="2605" w:type="dxa"/>
          <w:trHeight w:val="96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</w:tr>
      <w:tr w:rsidR="00F3581A" w:rsidRPr="00356160" w:rsidTr="00B916C5">
        <w:trPr>
          <w:gridAfter w:val="3"/>
          <w:wAfter w:w="2605" w:type="dxa"/>
          <w:trHeight w:val="645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3,9</w:t>
            </w:r>
          </w:p>
        </w:tc>
      </w:tr>
      <w:tr w:rsidR="00F3581A" w:rsidRPr="00356160" w:rsidTr="00B916C5">
        <w:trPr>
          <w:gridAfter w:val="3"/>
          <w:wAfter w:w="2605" w:type="dxa"/>
          <w:trHeight w:val="645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3581A" w:rsidRPr="00356160" w:rsidTr="00B916C5">
        <w:trPr>
          <w:gridAfter w:val="3"/>
          <w:wAfter w:w="2605" w:type="dxa"/>
          <w:trHeight w:val="33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3,7</w:t>
            </w:r>
          </w:p>
        </w:tc>
      </w:tr>
      <w:tr w:rsidR="00F3581A" w:rsidRPr="00356160" w:rsidTr="00B916C5">
        <w:trPr>
          <w:gridAfter w:val="3"/>
          <w:wAfter w:w="2605" w:type="dxa"/>
          <w:trHeight w:val="33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</w:tr>
      <w:tr w:rsidR="00F3581A" w:rsidRPr="00356160" w:rsidTr="00B916C5">
        <w:trPr>
          <w:gridAfter w:val="3"/>
          <w:wAfter w:w="2605" w:type="dxa"/>
          <w:trHeight w:val="645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</w:tr>
      <w:tr w:rsidR="00F3581A" w:rsidRPr="00356160" w:rsidTr="00B916C5">
        <w:trPr>
          <w:gridAfter w:val="3"/>
          <w:wAfter w:w="2605" w:type="dxa"/>
          <w:trHeight w:val="33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МХК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</w:tr>
      <w:tr w:rsidR="00F3581A" w:rsidRPr="00356160" w:rsidTr="00B916C5">
        <w:trPr>
          <w:gridAfter w:val="3"/>
          <w:wAfter w:w="2605" w:type="dxa"/>
          <w:trHeight w:val="630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4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cs="Calibri"/>
                <w:color w:val="000000"/>
                <w:lang w:eastAsia="ru-RU"/>
              </w:rPr>
            </w:pPr>
            <w:r w:rsidRPr="001E6EDD">
              <w:rPr>
                <w:rFonts w:cs="Calibri"/>
                <w:color w:val="000000"/>
                <w:lang w:eastAsia="ru-RU"/>
              </w:rPr>
              <w:t>42</w:t>
            </w:r>
          </w:p>
        </w:tc>
        <w:tc>
          <w:tcPr>
            <w:tcW w:w="94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15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</w:tr>
      <w:tr w:rsidR="00F3581A" w:rsidRPr="00356160" w:rsidTr="00B916C5">
        <w:trPr>
          <w:gridAfter w:val="3"/>
          <w:wAfter w:w="2605" w:type="dxa"/>
          <w:trHeight w:val="464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94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581A" w:rsidRPr="00356160" w:rsidTr="00B916C5">
        <w:trPr>
          <w:gridAfter w:val="3"/>
          <w:wAfter w:w="2605" w:type="dxa"/>
          <w:trHeight w:val="645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Технологии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F3581A" w:rsidRPr="00356160" w:rsidTr="00B916C5">
        <w:trPr>
          <w:gridAfter w:val="3"/>
          <w:wAfter w:w="2605" w:type="dxa"/>
          <w:trHeight w:val="330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</w:tr>
      <w:tr w:rsidR="00F3581A" w:rsidRPr="00356160" w:rsidTr="00B916C5">
        <w:trPr>
          <w:gridAfter w:val="3"/>
          <w:wAfter w:w="2605" w:type="dxa"/>
          <w:trHeight w:val="645"/>
        </w:trPr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Астрономия 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3581A" w:rsidRPr="001E6EDD" w:rsidRDefault="00F3581A" w:rsidP="00C71CE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6E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</w:tr>
    </w:tbl>
    <w:p w:rsidR="00F3581A" w:rsidRDefault="00F3581A" w:rsidP="00B916C5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3F512F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Носкова Светлана (11А)-Приказ о надомном обучении ( Приказ № 324 от 31.08.2018)</w:t>
      </w:r>
    </w:p>
    <w:p w:rsidR="00F3581A" w:rsidRPr="00661D93" w:rsidRDefault="00F3581A" w:rsidP="003F512F">
      <w:pPr>
        <w:pStyle w:val="NoSpacing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61D93">
        <w:rPr>
          <w:rFonts w:ascii="Times New Roman" w:hAnsi="Times New Roman"/>
          <w:sz w:val="24"/>
          <w:szCs w:val="24"/>
        </w:rPr>
        <w:t>Толстов Сергей (11Б)-Приказ о надомном обучении (Приказ № 324 от 31.08.2018)</w:t>
      </w:r>
    </w:p>
    <w:p w:rsidR="00F3581A" w:rsidRDefault="00F3581A" w:rsidP="003F512F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B916C5">
      <w:pPr>
        <w:pStyle w:val="NoSpacing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3581A" w:rsidRDefault="00F3581A" w:rsidP="00B916C5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Неуспевающим назначена пересдача  на 09.01.2018</w:t>
      </w:r>
    </w:p>
    <w:p w:rsidR="00F3581A" w:rsidRDefault="00F3581A" w:rsidP="00B916C5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FE5AF4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НЕУСПЕВАЮЩИЕ:</w:t>
      </w:r>
    </w:p>
    <w:p w:rsidR="00F3581A" w:rsidRPr="004F11DC" w:rsidRDefault="00F3581A" w:rsidP="00B916C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4F11DC">
        <w:rPr>
          <w:rFonts w:ascii="Times New Roman" w:hAnsi="Times New Roman"/>
        </w:rPr>
        <w:t>Ибрагимов Александр-5Б (русский язык). Учитель: Байдюк Н.Н.</w:t>
      </w:r>
    </w:p>
    <w:p w:rsidR="00F3581A" w:rsidRPr="004F11DC" w:rsidRDefault="00F3581A" w:rsidP="00B916C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4F11DC">
        <w:rPr>
          <w:rFonts w:ascii="Times New Roman" w:hAnsi="Times New Roman"/>
        </w:rPr>
        <w:t>Козюра Надежда-8Б( география). Учитель Лисюк Д.В</w:t>
      </w:r>
    </w:p>
    <w:p w:rsidR="00F3581A" w:rsidRPr="004F11DC" w:rsidRDefault="00F3581A" w:rsidP="00B916C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4F11DC">
        <w:rPr>
          <w:rFonts w:ascii="Times New Roman" w:hAnsi="Times New Roman"/>
        </w:rPr>
        <w:t>Кацедан Ольга-9Б (химия). Учитель Гредина Е.Л.</w:t>
      </w:r>
    </w:p>
    <w:p w:rsidR="00F3581A" w:rsidRPr="004F11DC" w:rsidRDefault="00F3581A" w:rsidP="00B916C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4F11DC">
        <w:rPr>
          <w:rFonts w:ascii="Times New Roman" w:hAnsi="Times New Roman"/>
        </w:rPr>
        <w:t xml:space="preserve"> Мещерякова Екатерина- 9Б (химия). Учитель Гредина Е.Л.</w:t>
      </w:r>
    </w:p>
    <w:p w:rsidR="00F3581A" w:rsidRDefault="00F3581A" w:rsidP="001E4BF0">
      <w:pPr>
        <w:sectPr w:rsidR="00F3581A" w:rsidSect="001E4BF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3581A" w:rsidRDefault="00F3581A" w:rsidP="00FE5AF4">
      <w:pPr>
        <w:pStyle w:val="NoSpacing"/>
        <w:rPr>
          <w:rFonts w:ascii="Times New Roman" w:hAnsi="Times New Roman"/>
          <w:sz w:val="24"/>
          <w:szCs w:val="24"/>
        </w:rPr>
      </w:pPr>
    </w:p>
    <w:p w:rsidR="00F3581A" w:rsidRDefault="00F3581A" w:rsidP="00FE5AF4">
      <w:pPr>
        <w:pStyle w:val="NoSpacing"/>
        <w:rPr>
          <w:rFonts w:ascii="Times New Roman" w:hAnsi="Times New Roman"/>
          <w:sz w:val="24"/>
          <w:szCs w:val="24"/>
        </w:rPr>
      </w:pPr>
    </w:p>
    <w:sectPr w:rsidR="00F3581A" w:rsidSect="00FE5AF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F04954"/>
    <w:multiLevelType w:val="hybridMultilevel"/>
    <w:tmpl w:val="C43019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8AA5948"/>
    <w:multiLevelType w:val="hybridMultilevel"/>
    <w:tmpl w:val="A0148E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1DD5"/>
    <w:rsid w:val="0007317E"/>
    <w:rsid w:val="001E4BF0"/>
    <w:rsid w:val="001E6EDD"/>
    <w:rsid w:val="002714F0"/>
    <w:rsid w:val="002B5D9C"/>
    <w:rsid w:val="00356160"/>
    <w:rsid w:val="003B5F8A"/>
    <w:rsid w:val="003D384F"/>
    <w:rsid w:val="003F512F"/>
    <w:rsid w:val="004B4F42"/>
    <w:rsid w:val="004F11DC"/>
    <w:rsid w:val="00573D1A"/>
    <w:rsid w:val="00580F3A"/>
    <w:rsid w:val="00661D93"/>
    <w:rsid w:val="006A05A9"/>
    <w:rsid w:val="006C267F"/>
    <w:rsid w:val="00786028"/>
    <w:rsid w:val="007B1DD5"/>
    <w:rsid w:val="008824B2"/>
    <w:rsid w:val="008F50BD"/>
    <w:rsid w:val="009653BA"/>
    <w:rsid w:val="009D60C9"/>
    <w:rsid w:val="00A743EF"/>
    <w:rsid w:val="00B916C5"/>
    <w:rsid w:val="00B96681"/>
    <w:rsid w:val="00C71CE2"/>
    <w:rsid w:val="00CE50A5"/>
    <w:rsid w:val="00E975E1"/>
    <w:rsid w:val="00EB6CA3"/>
    <w:rsid w:val="00F3581A"/>
    <w:rsid w:val="00FE5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AF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E5AF4"/>
    <w:rPr>
      <w:lang w:eastAsia="en-US"/>
    </w:rPr>
  </w:style>
  <w:style w:type="table" w:styleId="TableGrid">
    <w:name w:val="Table Grid"/>
    <w:basedOn w:val="TableNormal"/>
    <w:uiPriority w:val="99"/>
    <w:rsid w:val="00FE5AF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E4BF0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551</Words>
  <Characters>3144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Итоги учебных достижений обучающихся 2-4 классов за 2 четверть 2018-2019 уч</dc:title>
  <dc:subject/>
  <dc:creator>User-s</dc:creator>
  <cp:keywords/>
  <dc:description/>
  <cp:lastModifiedBy>User</cp:lastModifiedBy>
  <cp:revision>2</cp:revision>
  <dcterms:created xsi:type="dcterms:W3CDTF">2020-02-08T10:45:00Z</dcterms:created>
  <dcterms:modified xsi:type="dcterms:W3CDTF">2020-02-08T10:45:00Z</dcterms:modified>
</cp:coreProperties>
</file>